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09FF022" w14:textId="5DD8E6ED" w:rsidR="00BA00AB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sir Stephen PHILIPSON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d.1466)</w:t>
      </w:r>
    </w:p>
    <w:p w14:paraId="651FEDF5" w14:textId="6CF5702E" w:rsidR="000F3810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Bolton upon Dearne. Chaplain.</w:t>
      </w:r>
    </w:p>
    <w:p w14:paraId="1EDD913E" w14:textId="3519CD2B" w:rsidR="000F3810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9E0B5B3" w14:textId="7CA76E03" w:rsidR="000F3810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E346F10" w14:textId="3B38A234" w:rsidR="000F3810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Sep.1466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p.129)</w:t>
      </w:r>
    </w:p>
    <w:p w14:paraId="06B37CA3" w14:textId="6EE5A348" w:rsidR="000F3810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Nov.</w:t>
      </w:r>
      <w:r>
        <w:rPr>
          <w:rFonts w:ascii="Times New Roman" w:hAnsi="Times New Roman" w:cs="Times New Roman"/>
          <w:sz w:val="24"/>
          <w:szCs w:val="24"/>
        </w:rPr>
        <w:tab/>
        <w:t>Probate of his Will.    (ibid.)</w:t>
      </w:r>
    </w:p>
    <w:p w14:paraId="7AB6003B" w14:textId="3333DA09" w:rsidR="000F3810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74055D2" w14:textId="2A294F3A" w:rsidR="000F3810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D13A2B" w14:textId="538EDC47" w:rsidR="000F3810" w:rsidRPr="000F3810" w:rsidRDefault="000F3810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 March 2021</w:t>
      </w:r>
    </w:p>
    <w:sectPr w:rsidR="000F3810" w:rsidRPr="000F381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83ECD3" w14:textId="77777777" w:rsidR="000F3810" w:rsidRDefault="000F3810" w:rsidP="009139A6">
      <w:r>
        <w:separator/>
      </w:r>
    </w:p>
  </w:endnote>
  <w:endnote w:type="continuationSeparator" w:id="0">
    <w:p w14:paraId="3583277C" w14:textId="77777777" w:rsidR="000F3810" w:rsidRDefault="000F381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449B46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F2BB53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F89F3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2CC099E" w14:textId="77777777" w:rsidR="000F3810" w:rsidRDefault="000F3810" w:rsidP="009139A6">
      <w:r>
        <w:separator/>
      </w:r>
    </w:p>
  </w:footnote>
  <w:footnote w:type="continuationSeparator" w:id="0">
    <w:p w14:paraId="7AB0F1B5" w14:textId="77777777" w:rsidR="000F3810" w:rsidRDefault="000F381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B8D8EC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AC1AD4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4EA1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3810"/>
    <w:rsid w:val="000666E0"/>
    <w:rsid w:val="000F3810"/>
    <w:rsid w:val="002510B7"/>
    <w:rsid w:val="005C130B"/>
    <w:rsid w:val="00826F5C"/>
    <w:rsid w:val="009139A6"/>
    <w:rsid w:val="009448BB"/>
    <w:rsid w:val="00A3176C"/>
    <w:rsid w:val="00BA00AB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BFAF09"/>
  <w15:chartTrackingRefBased/>
  <w15:docId w15:val="{F3815B84-2975-4DA9-8EF4-B20F312655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26</Words>
  <Characters>151</Characters>
  <Application>Microsoft Office Word</Application>
  <DocSecurity>0</DocSecurity>
  <Lines>1</Lines>
  <Paragraphs>1</Paragraphs>
  <ScaleCrop>false</ScaleCrop>
  <Company/>
  <LinksUpToDate>false</LinksUpToDate>
  <CharactersWithSpaces>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2021-03-03T14:03:00Z</dcterms:created>
  <dcterms:modified xsi:type="dcterms:W3CDTF">2021-03-03T14:06:00Z</dcterms:modified>
</cp:coreProperties>
</file>